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3"/>
        <w:gridCol w:w="1596"/>
        <w:gridCol w:w="1383"/>
        <w:gridCol w:w="1410"/>
      </w:tblGrid>
      <w:tr w:rsidR="0086672D" w:rsidTr="0086672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72D" w:rsidRDefault="0086672D" w:rsidP="00A01C20">
            <w:r>
              <w:t>Приложение 8</w:t>
            </w:r>
          </w:p>
        </w:tc>
      </w:tr>
      <w:tr w:rsidR="0086672D" w:rsidTr="0086672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672D" w:rsidRDefault="0086672D" w:rsidP="00A01C2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72D" w:rsidRDefault="0086672D" w:rsidP="00A01C2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6672D" w:rsidTr="0086672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72D" w:rsidRDefault="0086672D" w:rsidP="00A01C20">
            <w:r>
              <w:t xml:space="preserve">от </w:t>
            </w:r>
            <w:r w:rsidR="007F643A">
              <w:t>05.03.2018 № 31-235</w:t>
            </w:r>
          </w:p>
        </w:tc>
      </w:tr>
      <w:tr w:rsidR="0086672D" w:rsidTr="0086672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</w:tr>
      <w:tr w:rsidR="0086672D" w:rsidTr="0086672D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2018 год и на плановый период 2019 и 2020 годов</w:t>
            </w:r>
          </w:p>
        </w:tc>
      </w:tr>
      <w:tr w:rsidR="0086672D" w:rsidTr="0086672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</w:tr>
      <w:tr w:rsidR="0086672D" w:rsidTr="0086672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тыс. руб.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№ п/п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2018 год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2019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2020 год</w:t>
            </w:r>
          </w:p>
        </w:tc>
      </w:tr>
    </w:tbl>
    <w:p w:rsidR="0086672D" w:rsidRPr="0086672D" w:rsidRDefault="0086672D">
      <w:pPr>
        <w:rPr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3"/>
        <w:gridCol w:w="1596"/>
        <w:gridCol w:w="1383"/>
        <w:gridCol w:w="1410"/>
      </w:tblGrid>
      <w:tr w:rsidR="0086672D" w:rsidTr="0086672D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5</w:t>
            </w:r>
          </w:p>
        </w:tc>
      </w:tr>
      <w:tr w:rsidR="0086672D" w:rsidTr="0086672D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86672D" w:rsidTr="0086672D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16 175,5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44 081,3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72 738,5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Восстановление (модернизация и теплоизоляция) циркуляционного трубопровода горячего водоснабжения от ЦТП, расположенного по адресу: ул. им. Академика Антонова О.К., д. №31, до многоквартирных домов № 29, 31 по ул. им. Академика Антонова О.К.; № 6, 8, 10, 12 по ул. Перспективная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255,5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Восстановление центрального теплового пункта «Нежилое здание ЦТП (в районе многоквартирных домов № 1, 1а по ул. им. Тархова С.Ф.» и восстановление (модернизация и теплоизоляция) циркуляционного трубопровода горячего водоснабжения от ЦТП (ул. им. Тархова С.Ф.) до многоквартирных домов № 1, 1А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3 339,8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202,7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bookmarkStart w:id="0" w:name="_GoBack"/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котельной № 10 по адресу: г. Саратов,  ул. Ипподромная, д. 24 и восстановление (модернизация и теплоизоляция) циркуляционного трубопровода горячего водоснабжения до многоквартирных домов по № 2, 3, 5, 5А, 8, 8А, 9, 10, 11, 11А, 12, 12А, 12Б, 15, 16, 17, 18, 19, 20, 21, 22, 25 по ул. Ипподромной; № 26, 28 по ул. им. Шехурдина А.П.,; МОУ«СОШ № 46» по ул. Ипподромная,24; МДОУ «Детский сад № 191» по ул. Ипподромная; МДОУ «Детский сад № 205» по ул. Ипподромной; МУП «Дорстрой» по ул. Ипподромная, 21А; ОП №4 УМВД России по г. Саратову по ул. Ипподромная,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1 010,5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bookmarkEnd w:id="0"/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оборудования  котельной, расположенной по адресу: ул. им. Ломоносова  М.В., 1  и модернизация  и тепловая изоляция тепловых сетей горячего водоснабжения  до многоквартирных домов № 6 по ул. Зеркальная, № 5,11,25,25А по ул. 1-я Прокатная, № 3А, 4, 8, 19 по ул. 2-я Прокатная,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1 098,6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оборудования (в части горячего водоснабжения) центрального теплового пункта «Нежилое здание ЦТП по адресу: г. Саратов, ул. Аптечная, 49/53»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624,7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здание ЦТП  по адресу: г. Саратов, ул. им. Академика Антонова О.К., д.10б» и восстановление (модернизация и теплоизоляция) циркуляционного трубопровода горячего водоснабжения до многоквартирных домов № 8, 10 по ул. им. Академика Антонова О.К.; № 3, 5 по ул. им. Блинова Ф.А.; № 55 по ул. им. Лебедева-Кумача В.И.; ГАУК «СОМ КВЦ» по ул. Рижская,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833,6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здание ЦТП  по адресу: г. 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ул. им. Академика Антонова О.К.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13 246,9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здание ЦТП по адресу: г. Саратов, ул. Гусельская,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Черниговской; № 4, 4А, 6 по ул. Гусельской; № 2, 4 по ул. Песочной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30 248,4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здание ЦТП по адресу: г. Саратов, ул. им. Тархова С.Ф., д. 33/35», восстановление и теплоизоляция циркуляционного трубопровода горячего водоснабжения до многоквартирных домов № 2, 4, 6, 10 по ул. им. Батавина П.Ф.; № 31, 33, 35 по ул. им. Тархова С.Ф.; № 7, 9 по ул. Топольчанской; МДОУ «Детский сад № 17» по ул. им. Тархова С.Ф., 35А; МОУ «СОШ № 60» по ул. им. Батавина П.Ф., 6А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898,1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14 141,7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lastRenderedPageBreak/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9 531,9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28 348,4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помещение № 2 по адресу: г. Саратов, ул. им. Ломоносова М.В., д. 20а» и восстановление (модернизация и теплоизоляция) циркуляционного трубопровода горячего водоснабжения до многоквартирных домов № 15, 17, 17А, 19А, 19 по ул. 4-й Прокатной; ГАУК «СОЦНТ» по ул. им. Ломоносова М.В., 20 и ОАО «Саратовстройстекло» ФОК по ул. им. Ломоносова М.В., 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965,2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циркуляционного трубопровода горячего водоснабжения до многоквартирных домов № 11А, 16, 18 по ул. Измайлова; № 13, 15, 15А, 17 по ул. им. Загороднева В.И.; № 10А, 14, 16, 18 по ул. им. Ломоносова М.В.; № 14, 16, 18, 20 по ул. 4-й Прокатной; МДОУ «Детский сад № 152» по ул. им. Ломоносова М.В., 16А; МОУ «Лицей № 50» по ул. им. Загороднева В.И., 16 и ГБОУ СО «Школа АОП № 4 г. Саратова» по ул. им. Загороднева В.И., 19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1 001,4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циркуляционного трубопровода горячего водоснабжения до многоквартирных домов № 10/20, 22/36, 38, 40 по ул. Астраханской; № 18/30, 6/16 по 5-му проезду Первомайского поселка; № 19/31 по 7-му проезду Первомайского поселка; № 39/53, 55 по ул. 2-й Садовой; № 21/23, 25 по 6-му проезду Первомайского поселка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867,9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помещение по адресу: г. Саратов, ул. им. Тархова С.Ф., д. 29а», восстановление и теплоизоляция циркуляционного трубопровода горячего водоснабжения до многоквартирных домов № 10, 12, 12А по ул. им. Уфимцева К.Г.; № 29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842,4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lastRenderedPageBreak/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помещение по адресу: г. Саратов, ул. им. Уфимцева К.Г., д. 2а», восстановление и теплоизоляция циркуляционного трубопровода горячего водоснабжения до многоквартирных домов № 2, 4 по ул. им. Уфимцева К.Г.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помещение по адресу: г. Саратов, ул. им. Уфимцева К.Г., д. 6а», восстановление и теплоизоляция циркуляционного трубопровода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4А; МДОУ «Детский сад № 150», корпус № 2 по ул. им. Уфимцева К.Г., 8А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857,7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помещение по адресу: г. Саратов, ул. им. Чернышевского Н.Г., д.8» и восстановление (реконструкция и теплоизоляция) циркуляционного трубопровода  горячего водоснабжения до многоквартирных домов № 8,10, 12, 14, 16,18, 20 по ул. им. Чернышевского Н.Г.; № 4, 6, 8, по 4-му пр. им.Чернышевского Н.Г.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868,2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циркуляционного трубопровода горячего водоснабжения до многоквартирного дома № 10А по ул. Электронная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808,0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«Нежилое помещение по адресу: ул. Соколовая, д. 44/62 и восстановление циркуляционного трубопровода сетей горячего водоснабжения к многоквартирному дому № 44/62 по ул. Соколовая»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21 302,5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центрального теплового пункта «Теплоцентр по адресу: г. Саратов, ул. им. Батавина П.Ф., д. 9е», восстановление и теплоизоляция циркуляционного трубопровода горячего водоснабжения до многоквартирных домов № 9, 9А, 11 по ул. им. Батавина П.Ф.; МДОУ «Детский сад комбинированного вида № 183» по ул. им. Батавина П.Ф., 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861,2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88 783,8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Реконструкция тренировочной площадки на стадионе «Авангард»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88 783,8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12 958,4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lastRenderedPageBreak/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12 958,4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3 202,6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Модернизация системы теплоснабжения МОУ «СОШ № 22», расположенного по адресу: г. Саратов, ул. Ростовская, д.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1 800,0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Устройство системы теплоснабжения МБОУ «ООШ № 104», расположенного по адресу: г. Саратов, ул. Лесопильная, д. 17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1 402,6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EB572B" w:rsidP="00A01C20">
            <w:pPr>
              <w:jc w:val="right"/>
            </w:pPr>
            <w:r>
              <w:t>5 631,8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5 227,8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Устройство системы теплоснабжения МОУ «СОШ № 70», по адресу: г. Саратов, ул. Большая Садовая, д. 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404,0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EB572B">
            <w:pPr>
              <w:jc w:val="right"/>
            </w:pPr>
            <w:r>
              <w:t>1</w:t>
            </w:r>
            <w:r w:rsidR="00EB572B">
              <w:t>26 752,1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44 081,3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72 738,5</w:t>
            </w:r>
          </w:p>
        </w:tc>
      </w:tr>
      <w:tr w:rsidR="0086672D" w:rsidTr="0086672D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6672D" w:rsidTr="0086672D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45 000,0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45 000,0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45 000,0</w:t>
            </w:r>
          </w:p>
        </w:tc>
      </w:tr>
      <w:tr w:rsidR="0086672D" w:rsidTr="0086672D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2 227,0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72D" w:rsidRDefault="0086672D" w:rsidP="00A01C20">
            <w:r>
              <w:t>Объект незавершенного строительства нежилое здание (спортивно-технический комплекс), расположенный по адресу: г. Саратов, ул. Олимпийская, д.1, литер 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2 227,0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0,0</w:t>
            </w:r>
          </w:p>
        </w:tc>
      </w:tr>
      <w:tr w:rsidR="0086672D" w:rsidTr="0086672D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47 227,0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</w:pPr>
            <w:r>
              <w:t>45 000,0</w:t>
            </w:r>
          </w:p>
        </w:tc>
      </w:tr>
      <w:tr w:rsidR="0086672D" w:rsidTr="0086672D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672D" w:rsidRDefault="0086672D" w:rsidP="00A01C20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EB572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  <w:r w:rsidR="00EB572B">
              <w:rPr>
                <w:b/>
                <w:bCs/>
              </w:rPr>
              <w:t>3 979,1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89 081,3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117 738,5</w:t>
            </w:r>
          </w:p>
        </w:tc>
      </w:tr>
      <w:tr w:rsidR="0086672D" w:rsidTr="0086672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</w:tr>
      <w:tr w:rsidR="0086672D" w:rsidTr="0086672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72D" w:rsidRDefault="0086672D" w:rsidP="00A01C20"/>
        </w:tc>
      </w:tr>
    </w:tbl>
    <w:p w:rsidR="00E2598B" w:rsidRPr="0086672D" w:rsidRDefault="00E2598B" w:rsidP="0086672D"/>
    <w:sectPr w:rsidR="00E2598B" w:rsidRPr="0086672D" w:rsidSect="007F643A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AA3" w:rsidRDefault="00351AA3" w:rsidP="0086672D">
      <w:r>
        <w:separator/>
      </w:r>
    </w:p>
  </w:endnote>
  <w:endnote w:type="continuationSeparator" w:id="0">
    <w:p w:rsidR="00351AA3" w:rsidRDefault="00351AA3" w:rsidP="0086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AA3" w:rsidRDefault="00351AA3" w:rsidP="0086672D">
      <w:r>
        <w:separator/>
      </w:r>
    </w:p>
  </w:footnote>
  <w:footnote w:type="continuationSeparator" w:id="0">
    <w:p w:rsidR="00351AA3" w:rsidRDefault="00351AA3" w:rsidP="00866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C20" w:rsidRDefault="001921B4" w:rsidP="00A01C2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01C2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1C20" w:rsidRDefault="00A01C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C20" w:rsidRDefault="001921B4" w:rsidP="00A01C2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01C2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643A">
      <w:rPr>
        <w:rStyle w:val="a7"/>
        <w:noProof/>
      </w:rPr>
      <w:t>4</w:t>
    </w:r>
    <w:r>
      <w:rPr>
        <w:rStyle w:val="a7"/>
      </w:rPr>
      <w:fldChar w:fldCharType="end"/>
    </w:r>
  </w:p>
  <w:p w:rsidR="00A01C20" w:rsidRDefault="00A01C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672D"/>
    <w:rsid w:val="00001D06"/>
    <w:rsid w:val="000746C5"/>
    <w:rsid w:val="001921B4"/>
    <w:rsid w:val="0027023F"/>
    <w:rsid w:val="002C3F39"/>
    <w:rsid w:val="00351AA3"/>
    <w:rsid w:val="005717D4"/>
    <w:rsid w:val="0058003A"/>
    <w:rsid w:val="005A7EA9"/>
    <w:rsid w:val="006808C6"/>
    <w:rsid w:val="007F643A"/>
    <w:rsid w:val="0086672D"/>
    <w:rsid w:val="00A01C20"/>
    <w:rsid w:val="00A24CAF"/>
    <w:rsid w:val="00A3423E"/>
    <w:rsid w:val="00B912FD"/>
    <w:rsid w:val="00E2598B"/>
    <w:rsid w:val="00EB572B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C88097-AFCE-4C51-85CE-70D2358A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67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672D"/>
  </w:style>
  <w:style w:type="paragraph" w:styleId="a5">
    <w:name w:val="footer"/>
    <w:basedOn w:val="a"/>
    <w:link w:val="a6"/>
    <w:uiPriority w:val="99"/>
    <w:semiHidden/>
    <w:unhideWhenUsed/>
    <w:rsid w:val="008667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672D"/>
  </w:style>
  <w:style w:type="character" w:styleId="a7">
    <w:name w:val="page number"/>
    <w:basedOn w:val="a0"/>
    <w:uiPriority w:val="99"/>
    <w:semiHidden/>
    <w:unhideWhenUsed/>
    <w:rsid w:val="0086672D"/>
  </w:style>
  <w:style w:type="paragraph" w:styleId="a8">
    <w:name w:val="Balloon Text"/>
    <w:basedOn w:val="a"/>
    <w:link w:val="a9"/>
    <w:uiPriority w:val="99"/>
    <w:semiHidden/>
    <w:unhideWhenUsed/>
    <w:rsid w:val="007F64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F6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UCH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5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KruchenkovDI</dc:creator>
  <cp:lastModifiedBy>bfk4</cp:lastModifiedBy>
  <cp:revision>5</cp:revision>
  <cp:lastPrinted>2018-03-05T10:53:00Z</cp:lastPrinted>
  <dcterms:created xsi:type="dcterms:W3CDTF">2018-02-28T13:26:00Z</dcterms:created>
  <dcterms:modified xsi:type="dcterms:W3CDTF">2018-03-05T10:54:00Z</dcterms:modified>
</cp:coreProperties>
</file>